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0DD4E" w14:textId="77777777" w:rsidR="00274406" w:rsidRPr="00481937" w:rsidRDefault="00274406" w:rsidP="00274406">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William NASSHE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146DFB0" w14:textId="77777777" w:rsidR="00274406" w:rsidRDefault="00274406" w:rsidP="00274406">
      <w:pPr>
        <w:pStyle w:val="NoSpacing"/>
        <w:ind w:left="1440" w:hanging="1440"/>
        <w:rPr>
          <w:rFonts w:ascii="Times New Roman" w:hAnsi="Times New Roman" w:cs="Times New Roman"/>
          <w:sz w:val="24"/>
          <w:szCs w:val="24"/>
        </w:rPr>
      </w:pPr>
    </w:p>
    <w:p w14:paraId="7700416B" w14:textId="77777777" w:rsidR="00274406" w:rsidRDefault="00274406" w:rsidP="00274406">
      <w:pPr>
        <w:pStyle w:val="NoSpacing"/>
        <w:ind w:left="1440" w:hanging="1440"/>
        <w:rPr>
          <w:rFonts w:ascii="Times New Roman" w:hAnsi="Times New Roman" w:cs="Times New Roman"/>
          <w:sz w:val="24"/>
          <w:szCs w:val="24"/>
        </w:rPr>
      </w:pPr>
    </w:p>
    <w:p w14:paraId="5FDAA7F2" w14:textId="77777777" w:rsidR="00274406" w:rsidRDefault="00274406" w:rsidP="00274406">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6269D557" w14:textId="77777777" w:rsidR="00274406" w:rsidRDefault="00274406" w:rsidP="00274406">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112A5010" w14:textId="77777777" w:rsidR="00274406" w:rsidRDefault="00274406" w:rsidP="00274406">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1F4E270B" w14:textId="77777777" w:rsidR="00274406" w:rsidRDefault="00274406" w:rsidP="00274406">
      <w:pPr>
        <w:pStyle w:val="NoSpacing"/>
        <w:ind w:left="1440" w:hanging="1440"/>
        <w:rPr>
          <w:rFonts w:ascii="Times New Roman" w:hAnsi="Times New Roman" w:cs="Times New Roman"/>
          <w:sz w:val="24"/>
          <w:szCs w:val="24"/>
        </w:rPr>
      </w:pPr>
    </w:p>
    <w:p w14:paraId="143C9170" w14:textId="77777777" w:rsidR="00274406" w:rsidRDefault="00274406" w:rsidP="00274406">
      <w:pPr>
        <w:pStyle w:val="NoSpacing"/>
        <w:ind w:left="1440" w:hanging="1440"/>
        <w:rPr>
          <w:rFonts w:ascii="Times New Roman" w:hAnsi="Times New Roman" w:cs="Times New Roman"/>
          <w:sz w:val="24"/>
          <w:szCs w:val="24"/>
        </w:rPr>
      </w:pPr>
    </w:p>
    <w:p w14:paraId="72A43141" w14:textId="77777777" w:rsidR="00274406" w:rsidRDefault="00274406" w:rsidP="00274406">
      <w:pPr>
        <w:pStyle w:val="NoSpacing"/>
        <w:ind w:left="1440" w:hanging="1440"/>
        <w:rPr>
          <w:rFonts w:ascii="Times New Roman" w:hAnsi="Times New Roman" w:cs="Times New Roman"/>
          <w:sz w:val="24"/>
          <w:szCs w:val="24"/>
        </w:rPr>
      </w:pPr>
      <w:r>
        <w:rPr>
          <w:rFonts w:ascii="Times New Roman" w:hAnsi="Times New Roman" w:cs="Times New Roman"/>
          <w:sz w:val="24"/>
          <w:szCs w:val="24"/>
        </w:rPr>
        <w:t>15 July 2021</w:t>
      </w:r>
    </w:p>
    <w:p w14:paraId="695F440B"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612B" w14:textId="77777777" w:rsidR="00274406" w:rsidRDefault="00274406" w:rsidP="009139A6">
      <w:r>
        <w:separator/>
      </w:r>
    </w:p>
  </w:endnote>
  <w:endnote w:type="continuationSeparator" w:id="0">
    <w:p w14:paraId="5056DE31" w14:textId="77777777" w:rsidR="00274406" w:rsidRDefault="00274406"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6D2F0"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EC5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9425"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36D6" w14:textId="77777777" w:rsidR="00274406" w:rsidRDefault="00274406" w:rsidP="009139A6">
      <w:r>
        <w:separator/>
      </w:r>
    </w:p>
  </w:footnote>
  <w:footnote w:type="continuationSeparator" w:id="0">
    <w:p w14:paraId="1A3EC987" w14:textId="77777777" w:rsidR="00274406" w:rsidRDefault="00274406"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262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DAC4"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57C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406"/>
    <w:rsid w:val="000666E0"/>
    <w:rsid w:val="002510B7"/>
    <w:rsid w:val="00274406"/>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E719"/>
  <w15:chartTrackingRefBased/>
  <w15:docId w15:val="{C6EA93D8-6C3B-4CCD-8985-264C053F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2021-08-05T20:09:00Z</dcterms:created>
  <dcterms:modified xsi:type="dcterms:W3CDTF">2021-08-05T20:09:00Z</dcterms:modified>
</cp:coreProperties>
</file>